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23F" w:rsidRDefault="00D4623F" w:rsidP="00D462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4623F" w:rsidRDefault="00D4623F" w:rsidP="00D462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Aylsham, Norfolk. Butcher.</w:t>
      </w:r>
    </w:p>
    <w:p w:rsidR="00D4623F" w:rsidRDefault="00D4623F" w:rsidP="00D4623F">
      <w:pPr>
        <w:rPr>
          <w:rFonts w:ascii="Times New Roman" w:hAnsi="Times New Roman" w:cs="Times New Roman"/>
        </w:rPr>
      </w:pPr>
    </w:p>
    <w:p w:rsidR="00D4623F" w:rsidRDefault="00D4623F" w:rsidP="00D4623F">
      <w:pPr>
        <w:rPr>
          <w:rFonts w:ascii="Times New Roman" w:hAnsi="Times New Roman" w:cs="Times New Roman"/>
        </w:rPr>
      </w:pPr>
    </w:p>
    <w:p w:rsidR="00D4623F" w:rsidRDefault="00D4623F" w:rsidP="00D462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Denne(q.v.) brought a plaint of debt against him and 8 others.</w:t>
      </w:r>
    </w:p>
    <w:p w:rsidR="00D4623F" w:rsidRDefault="00D4623F" w:rsidP="00D462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4623F" w:rsidRDefault="00D4623F" w:rsidP="00D4623F">
      <w:pPr>
        <w:rPr>
          <w:rFonts w:ascii="Times New Roman" w:hAnsi="Times New Roman" w:cs="Times New Roman"/>
        </w:rPr>
      </w:pPr>
    </w:p>
    <w:p w:rsidR="00D4623F" w:rsidRDefault="00D4623F" w:rsidP="00D4623F">
      <w:pPr>
        <w:rPr>
          <w:rFonts w:ascii="Times New Roman" w:hAnsi="Times New Roman" w:cs="Times New Roman"/>
        </w:rPr>
      </w:pPr>
    </w:p>
    <w:p w:rsidR="00D4623F" w:rsidRDefault="00D4623F" w:rsidP="00D462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September 2017</w:t>
      </w:r>
    </w:p>
    <w:p w:rsidR="006B2F86" w:rsidRPr="00E71FC3" w:rsidRDefault="00D462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23F" w:rsidRDefault="00D4623F" w:rsidP="00E71FC3">
      <w:r>
        <w:separator/>
      </w:r>
    </w:p>
  </w:endnote>
  <w:endnote w:type="continuationSeparator" w:id="0">
    <w:p w:rsidR="00D4623F" w:rsidRDefault="00D462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23F" w:rsidRDefault="00D4623F" w:rsidP="00E71FC3">
      <w:r>
        <w:separator/>
      </w:r>
    </w:p>
  </w:footnote>
  <w:footnote w:type="continuationSeparator" w:id="0">
    <w:p w:rsidR="00D4623F" w:rsidRDefault="00D462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3F"/>
    <w:rsid w:val="001A7C09"/>
    <w:rsid w:val="00577BD5"/>
    <w:rsid w:val="00656CBA"/>
    <w:rsid w:val="006A1F77"/>
    <w:rsid w:val="00733BE7"/>
    <w:rsid w:val="00AB52E8"/>
    <w:rsid w:val="00B16D3F"/>
    <w:rsid w:val="00BB41AC"/>
    <w:rsid w:val="00D462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56F268-2C99-4042-AEFE-3CCA98B3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62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62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2017-09-19T18:49:00Z</dcterms:created>
  <dcterms:modified xsi:type="dcterms:W3CDTF">2017-09-19T18:50:00Z</dcterms:modified>
</cp:coreProperties>
</file>